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8DF859" w14:textId="14E89D26" w:rsidR="006E5D65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B13450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B13450" w:rsidRPr="00A4341C">
        <w:rPr>
          <w:rFonts w:ascii="Corbel" w:hAnsi="Corbel" w:cs="Corbel"/>
          <w:i/>
          <w:iCs/>
        </w:rPr>
        <w:t>UR  nr</w:t>
      </w:r>
      <w:proofErr w:type="gramEnd"/>
      <w:r w:rsidR="00B13450" w:rsidRPr="00A4341C">
        <w:rPr>
          <w:rFonts w:ascii="Corbel" w:hAnsi="Corbel" w:cs="Corbel"/>
          <w:i/>
          <w:iCs/>
        </w:rPr>
        <w:t xml:space="preserve"> </w:t>
      </w:r>
      <w:r w:rsidR="00D83BB4">
        <w:rPr>
          <w:rFonts w:ascii="Corbel" w:hAnsi="Corbel" w:cs="Corbel"/>
          <w:i/>
          <w:iCs/>
        </w:rPr>
        <w:t>61</w:t>
      </w:r>
      <w:r w:rsidR="00B13450" w:rsidRPr="00A4341C">
        <w:rPr>
          <w:rFonts w:ascii="Corbel" w:hAnsi="Corbel" w:cs="Corbel"/>
          <w:i/>
          <w:iCs/>
        </w:rPr>
        <w:t>/20</w:t>
      </w:r>
      <w:r w:rsidR="00B13450">
        <w:rPr>
          <w:rFonts w:ascii="Corbel" w:hAnsi="Corbel" w:cs="Corbel"/>
          <w:i/>
          <w:iCs/>
        </w:rPr>
        <w:t>2</w:t>
      </w:r>
      <w:r w:rsidR="00D83BB4">
        <w:rPr>
          <w:rFonts w:ascii="Corbel" w:hAnsi="Corbel" w:cs="Corbel"/>
          <w:i/>
          <w:iCs/>
        </w:rPr>
        <w:t>5</w:t>
      </w:r>
    </w:p>
    <w:p w14:paraId="79EFAF26" w14:textId="77777777" w:rsidR="00B13450" w:rsidRPr="00E960BB" w:rsidRDefault="00B13450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677D54FB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E321B8A" w14:textId="45DB1986" w:rsidR="0085747A" w:rsidRDefault="0071620A" w:rsidP="002F4012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</w:t>
      </w:r>
      <w:r w:rsidRPr="004351F6">
        <w:rPr>
          <w:rFonts w:ascii="Corbel" w:hAnsi="Corbel"/>
          <w:b/>
          <w:smallCaps/>
          <w:sz w:val="24"/>
          <w:szCs w:val="24"/>
        </w:rPr>
        <w:t>kształcenia</w:t>
      </w:r>
      <w:r w:rsidR="00DC6D0C" w:rsidRPr="004351F6">
        <w:rPr>
          <w:rFonts w:ascii="Corbel" w:hAnsi="Corbel"/>
          <w:i/>
          <w:smallCaps/>
          <w:sz w:val="24"/>
          <w:szCs w:val="24"/>
        </w:rPr>
        <w:t xml:space="preserve"> </w:t>
      </w:r>
      <w:r w:rsidR="00F01EF9">
        <w:rPr>
          <w:rFonts w:ascii="Corbel" w:hAnsi="Corbel"/>
          <w:i/>
          <w:smallCaps/>
          <w:sz w:val="24"/>
          <w:szCs w:val="24"/>
        </w:rPr>
        <w:t>202</w:t>
      </w:r>
      <w:r w:rsidR="00D83BB4">
        <w:rPr>
          <w:rFonts w:ascii="Corbel" w:hAnsi="Corbel"/>
          <w:i/>
          <w:smallCaps/>
          <w:sz w:val="24"/>
          <w:szCs w:val="24"/>
        </w:rPr>
        <w:t>5</w:t>
      </w:r>
      <w:r w:rsidR="00F01EF9">
        <w:rPr>
          <w:rFonts w:ascii="Corbel" w:hAnsi="Corbel"/>
          <w:i/>
          <w:smallCaps/>
          <w:sz w:val="24"/>
          <w:szCs w:val="24"/>
        </w:rPr>
        <w:t>-202</w:t>
      </w:r>
      <w:r w:rsidR="00D83BB4">
        <w:rPr>
          <w:rFonts w:ascii="Corbel" w:hAnsi="Corbel"/>
          <w:i/>
          <w:smallCaps/>
          <w:sz w:val="24"/>
          <w:szCs w:val="24"/>
        </w:rPr>
        <w:t>7</w:t>
      </w:r>
    </w:p>
    <w:p w14:paraId="73576EB9" w14:textId="76E054EB" w:rsidR="00445970" w:rsidRPr="00EA4832" w:rsidRDefault="00445970" w:rsidP="004351F6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307313">
        <w:rPr>
          <w:rFonts w:ascii="Corbel" w:hAnsi="Corbel"/>
          <w:sz w:val="20"/>
          <w:szCs w:val="20"/>
        </w:rPr>
        <w:t>202</w:t>
      </w:r>
      <w:r w:rsidR="00D83BB4">
        <w:rPr>
          <w:rFonts w:ascii="Corbel" w:hAnsi="Corbel"/>
          <w:sz w:val="20"/>
          <w:szCs w:val="20"/>
        </w:rPr>
        <w:t>6</w:t>
      </w:r>
      <w:r w:rsidR="00307313">
        <w:rPr>
          <w:rFonts w:ascii="Corbel" w:hAnsi="Corbel"/>
          <w:sz w:val="20"/>
          <w:szCs w:val="20"/>
        </w:rPr>
        <w:t>/202</w:t>
      </w:r>
      <w:r w:rsidR="00D83BB4">
        <w:rPr>
          <w:rFonts w:ascii="Corbel" w:hAnsi="Corbel"/>
          <w:sz w:val="20"/>
          <w:szCs w:val="20"/>
        </w:rPr>
        <w:t>7</w:t>
      </w:r>
    </w:p>
    <w:p w14:paraId="7C3F9721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E95CAC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787E8F6" w14:textId="77777777" w:rsidTr="00D83BB4">
        <w:tc>
          <w:tcPr>
            <w:tcW w:w="2694" w:type="dxa"/>
            <w:vAlign w:val="center"/>
          </w:tcPr>
          <w:p w14:paraId="4391A6B0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5B478B7" w14:textId="77777777" w:rsidR="0085747A" w:rsidRPr="009C54AE" w:rsidRDefault="002D6A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D6AAC">
              <w:rPr>
                <w:rFonts w:ascii="Corbel" w:hAnsi="Corbel"/>
                <w:b w:val="0"/>
                <w:sz w:val="24"/>
                <w:szCs w:val="24"/>
              </w:rPr>
              <w:t>Techniki sprzedaży usług</w:t>
            </w:r>
          </w:p>
        </w:tc>
      </w:tr>
      <w:tr w:rsidR="0085747A" w:rsidRPr="009C54AE" w14:paraId="7B6F2011" w14:textId="77777777" w:rsidTr="00D83BB4">
        <w:tc>
          <w:tcPr>
            <w:tcW w:w="2694" w:type="dxa"/>
            <w:vAlign w:val="center"/>
          </w:tcPr>
          <w:p w14:paraId="7400EF18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2E161BB" w14:textId="154CFB79" w:rsidR="0085747A" w:rsidRPr="009C54AE" w:rsidRDefault="002D6A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D6AAC">
              <w:rPr>
                <w:rFonts w:ascii="Corbel" w:hAnsi="Corbel"/>
                <w:b w:val="0"/>
                <w:sz w:val="24"/>
                <w:szCs w:val="24"/>
              </w:rPr>
              <w:t>E/II/EUB/C-1.</w:t>
            </w:r>
            <w:r w:rsidR="00836003">
              <w:rPr>
                <w:rFonts w:ascii="Corbel" w:hAnsi="Corbel"/>
                <w:b w:val="0"/>
                <w:sz w:val="24"/>
                <w:szCs w:val="24"/>
              </w:rPr>
              <w:t>4</w:t>
            </w:r>
            <w:r w:rsidRPr="002D6AAC">
              <w:rPr>
                <w:rFonts w:ascii="Corbel" w:hAnsi="Corbel"/>
                <w:b w:val="0"/>
                <w:sz w:val="24"/>
                <w:szCs w:val="24"/>
              </w:rPr>
              <w:t>c</w:t>
            </w:r>
          </w:p>
        </w:tc>
      </w:tr>
      <w:tr w:rsidR="00D83BB4" w:rsidRPr="009C54AE" w14:paraId="1E290435" w14:textId="77777777" w:rsidTr="00D83BB4">
        <w:tc>
          <w:tcPr>
            <w:tcW w:w="2694" w:type="dxa"/>
            <w:vAlign w:val="center"/>
          </w:tcPr>
          <w:p w14:paraId="712E23E9" w14:textId="77777777" w:rsidR="00D83BB4" w:rsidRPr="009C54AE" w:rsidRDefault="00D83BB4" w:rsidP="00D83BB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122485AD" w14:textId="1E31D835" w:rsidR="00D83BB4" w:rsidRPr="009C54AE" w:rsidRDefault="00D83BB4" w:rsidP="00D83BB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D83BB4" w:rsidRPr="009C54AE" w14:paraId="740ABD51" w14:textId="77777777" w:rsidTr="00D83BB4">
        <w:tc>
          <w:tcPr>
            <w:tcW w:w="2694" w:type="dxa"/>
            <w:vAlign w:val="center"/>
          </w:tcPr>
          <w:p w14:paraId="26932E3C" w14:textId="77777777" w:rsidR="00D83BB4" w:rsidRPr="009C54AE" w:rsidRDefault="00D83BB4" w:rsidP="00D83BB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77618A7C" w14:textId="2FF3718F" w:rsidR="00D83BB4" w:rsidRPr="009C54AE" w:rsidRDefault="00D83BB4" w:rsidP="00D83BB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0E751026" w14:textId="77777777" w:rsidTr="00D83BB4">
        <w:tc>
          <w:tcPr>
            <w:tcW w:w="2694" w:type="dxa"/>
            <w:vAlign w:val="center"/>
          </w:tcPr>
          <w:p w14:paraId="5B0DB97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8902F58" w14:textId="77777777" w:rsidR="0085747A" w:rsidRPr="009C54AE" w:rsidRDefault="00BB3B5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62349160" w14:textId="77777777" w:rsidTr="00D83BB4">
        <w:tc>
          <w:tcPr>
            <w:tcW w:w="2694" w:type="dxa"/>
            <w:vAlign w:val="center"/>
          </w:tcPr>
          <w:p w14:paraId="3BF938BA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30216E1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</w:t>
            </w:r>
          </w:p>
        </w:tc>
      </w:tr>
      <w:tr w:rsidR="0085747A" w:rsidRPr="009C54AE" w14:paraId="67832E5B" w14:textId="77777777" w:rsidTr="00D83BB4">
        <w:tc>
          <w:tcPr>
            <w:tcW w:w="2694" w:type="dxa"/>
            <w:vAlign w:val="center"/>
          </w:tcPr>
          <w:p w14:paraId="15B9EF5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1F7975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09735169" w14:textId="77777777" w:rsidTr="00D83BB4">
        <w:tc>
          <w:tcPr>
            <w:tcW w:w="2694" w:type="dxa"/>
            <w:vAlign w:val="center"/>
          </w:tcPr>
          <w:p w14:paraId="2E96436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5A3D6C6" w14:textId="228A7140" w:rsidR="0085747A" w:rsidRPr="009C54AE" w:rsidRDefault="00045D2B" w:rsidP="003073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01FF7B5B" w14:textId="77777777" w:rsidTr="00D83BB4">
        <w:tc>
          <w:tcPr>
            <w:tcW w:w="2694" w:type="dxa"/>
            <w:vAlign w:val="center"/>
          </w:tcPr>
          <w:p w14:paraId="2806D6B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9677BA7" w14:textId="590BD57F" w:rsidR="002D6AAC" w:rsidRPr="009C54AE" w:rsidRDefault="002D6A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4351F6">
              <w:rPr>
                <w:rFonts w:ascii="Corbel" w:hAnsi="Corbel"/>
                <w:b w:val="0"/>
                <w:sz w:val="24"/>
                <w:szCs w:val="24"/>
              </w:rPr>
              <w:t>/4</w:t>
            </w:r>
          </w:p>
        </w:tc>
      </w:tr>
      <w:tr w:rsidR="0085747A" w:rsidRPr="009C54AE" w14:paraId="713E6998" w14:textId="77777777" w:rsidTr="00D83BB4">
        <w:tc>
          <w:tcPr>
            <w:tcW w:w="2694" w:type="dxa"/>
            <w:vAlign w:val="center"/>
          </w:tcPr>
          <w:p w14:paraId="412C02B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06FEF5B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9C54AE" w14:paraId="48A4D084" w14:textId="77777777" w:rsidTr="00D83BB4">
        <w:tc>
          <w:tcPr>
            <w:tcW w:w="2694" w:type="dxa"/>
            <w:vAlign w:val="center"/>
          </w:tcPr>
          <w:p w14:paraId="0265EFDF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BAFF709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5430FE90" w14:textId="77777777" w:rsidTr="00D83BB4">
        <w:tc>
          <w:tcPr>
            <w:tcW w:w="2694" w:type="dxa"/>
            <w:vAlign w:val="center"/>
          </w:tcPr>
          <w:p w14:paraId="75E023E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2CF4258" w14:textId="5BB7966C" w:rsidR="0085747A" w:rsidRPr="009C54AE" w:rsidRDefault="0084071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765B7C">
              <w:rPr>
                <w:rFonts w:ascii="Corbel" w:hAnsi="Corbel"/>
                <w:b w:val="0"/>
                <w:sz w:val="24"/>
                <w:szCs w:val="24"/>
              </w:rPr>
              <w:t>Piotr Cyrek</w:t>
            </w:r>
          </w:p>
        </w:tc>
      </w:tr>
      <w:tr w:rsidR="0085747A" w:rsidRPr="009C54AE" w14:paraId="36DB1886" w14:textId="77777777" w:rsidTr="00D83BB4">
        <w:tc>
          <w:tcPr>
            <w:tcW w:w="2694" w:type="dxa"/>
            <w:vAlign w:val="center"/>
          </w:tcPr>
          <w:p w14:paraId="76A2B6E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B50690E" w14:textId="6F1C2700" w:rsidR="0085747A" w:rsidRPr="009C54AE" w:rsidRDefault="0084071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765B7C">
              <w:rPr>
                <w:rFonts w:ascii="Corbel" w:hAnsi="Corbel"/>
                <w:b w:val="0"/>
                <w:sz w:val="24"/>
                <w:szCs w:val="24"/>
              </w:rPr>
              <w:t>Piotr Cyrek</w:t>
            </w:r>
          </w:p>
        </w:tc>
      </w:tr>
    </w:tbl>
    <w:p w14:paraId="0E48AFBD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765B7C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158A9E16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1DF5CDB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0F9ED2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6BA71349" w14:textId="77777777" w:rsidTr="00045D2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3EAB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D7006B5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E066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85D2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B9DA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BF7B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C195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4752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FE1A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117F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0429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47626F94" w14:textId="77777777" w:rsidTr="00045D2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CA77" w14:textId="457E428C" w:rsidR="00015B8F" w:rsidRPr="009C54AE" w:rsidRDefault="004351F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2DC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20B3A" w14:textId="22FF1028" w:rsidR="00015B8F" w:rsidRPr="009C54AE" w:rsidRDefault="00045D2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55A1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E93D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9F39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213C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DE78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6FF6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0ED75" w14:textId="32E1E96B" w:rsidR="00015B8F" w:rsidRPr="009C54AE" w:rsidRDefault="0083600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10AE2C20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4DF93D5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036FB7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858E635" w14:textId="77777777" w:rsidR="0085747A" w:rsidRPr="009C54AE" w:rsidRDefault="00626110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53EF6">
        <w:rPr>
          <w:rFonts w:ascii="MS Gothic" w:eastAsia="MS Gothic" w:hAnsi="MS Gothic" w:cs="MS Gothic" w:hint="eastAsia"/>
          <w:b w:val="0"/>
        </w:rPr>
        <w:t>☑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75845605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0E4E4B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8264347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EEFC0B4" w14:textId="77777777" w:rsidR="00626110" w:rsidRDefault="00626110" w:rsidP="00626110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na ocenę</w:t>
      </w:r>
    </w:p>
    <w:p w14:paraId="1EC07EED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9D21327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2CE4CCF" w14:textId="77777777" w:rsidTr="00745302">
        <w:tc>
          <w:tcPr>
            <w:tcW w:w="9670" w:type="dxa"/>
          </w:tcPr>
          <w:p w14:paraId="6B359CD3" w14:textId="77777777" w:rsidR="0085747A" w:rsidRPr="009C54AE" w:rsidRDefault="00626110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2611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zna podstawy ekonomii i funkcjonowania rynku. Zna marketingowe narzędzia oddziaływania na klienta.</w:t>
            </w:r>
          </w:p>
        </w:tc>
      </w:tr>
    </w:tbl>
    <w:p w14:paraId="3F6541F1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A9FA2DB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4937700B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ED23095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09EB520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0F6E08" w:rsidRPr="009C54AE" w14:paraId="6334E019" w14:textId="77777777" w:rsidTr="00923D7D">
        <w:tc>
          <w:tcPr>
            <w:tcW w:w="851" w:type="dxa"/>
            <w:vAlign w:val="center"/>
          </w:tcPr>
          <w:p w14:paraId="33973CCE" w14:textId="77777777" w:rsidR="000F6E08" w:rsidRPr="009C54AE" w:rsidRDefault="000F6E0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C047CCF" w14:textId="77777777" w:rsidR="000F6E08" w:rsidRPr="00DC3426" w:rsidRDefault="000F6E08" w:rsidP="000F6E0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F6E08">
              <w:rPr>
                <w:rFonts w:ascii="Corbel" w:hAnsi="Corbel"/>
                <w:b w:val="0"/>
                <w:sz w:val="24"/>
                <w:szCs w:val="24"/>
              </w:rPr>
              <w:t xml:space="preserve">Zapoznanie studentów z podstawowymi technikami sprzedaży, a w szczególności technikami przydatnymi w sprzedaży usług. </w:t>
            </w:r>
          </w:p>
        </w:tc>
      </w:tr>
      <w:tr w:rsidR="000F6E08" w:rsidRPr="009C54AE" w14:paraId="6D8DE544" w14:textId="77777777" w:rsidTr="00923D7D">
        <w:tc>
          <w:tcPr>
            <w:tcW w:w="851" w:type="dxa"/>
            <w:vAlign w:val="center"/>
          </w:tcPr>
          <w:p w14:paraId="7E86032F" w14:textId="77777777" w:rsidR="000F6E08" w:rsidRPr="009C54AE" w:rsidRDefault="000F6E0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63515B0" w14:textId="77777777" w:rsidR="000F6E08" w:rsidRPr="00DC3426" w:rsidRDefault="000F6E08" w:rsidP="000F6E0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F6E08">
              <w:rPr>
                <w:rFonts w:ascii="Corbel" w:hAnsi="Corbel"/>
                <w:b w:val="0"/>
                <w:sz w:val="24"/>
                <w:szCs w:val="24"/>
              </w:rPr>
              <w:t>Nabycie przez studentów praktycznych umiejętności krytycznej analizy sytuacji handlowych oraz efektywnego zachowania w takich sytuacjach.</w:t>
            </w:r>
          </w:p>
        </w:tc>
      </w:tr>
    </w:tbl>
    <w:p w14:paraId="77A143E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0B806C3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2EE81FB6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14:paraId="557D7293" w14:textId="77777777" w:rsidTr="0071620A">
        <w:tc>
          <w:tcPr>
            <w:tcW w:w="1701" w:type="dxa"/>
            <w:vAlign w:val="center"/>
          </w:tcPr>
          <w:p w14:paraId="1A155DCA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40BBD71A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0137D1EF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F6E08" w:rsidRPr="009C54AE" w14:paraId="45376041" w14:textId="77777777" w:rsidTr="005E6E85">
        <w:tc>
          <w:tcPr>
            <w:tcW w:w="1701" w:type="dxa"/>
          </w:tcPr>
          <w:p w14:paraId="48A14672" w14:textId="77777777" w:rsidR="000F6E08" w:rsidRPr="009C54AE" w:rsidRDefault="000F6E0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6E186EEF" w14:textId="77777777" w:rsidR="000F6E08" w:rsidRPr="007F0908" w:rsidRDefault="000F6E08" w:rsidP="000F6E0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0908">
              <w:rPr>
                <w:rFonts w:ascii="Corbel" w:hAnsi="Corbel"/>
                <w:b w:val="0"/>
                <w:smallCaps w:val="0"/>
                <w:szCs w:val="24"/>
              </w:rPr>
              <w:t xml:space="preserve">Wymienia i charakteryzuje mechanizmy rynkowe odnosząc je do istoty sprzedaży usług. </w:t>
            </w:r>
          </w:p>
        </w:tc>
        <w:tc>
          <w:tcPr>
            <w:tcW w:w="1873" w:type="dxa"/>
          </w:tcPr>
          <w:p w14:paraId="3A64B9C4" w14:textId="77777777" w:rsidR="000F6E08" w:rsidRPr="009C54AE" w:rsidRDefault="00A72C7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0908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proofErr w:type="gramStart"/>
            <w:r w:rsidRPr="007F0908">
              <w:rPr>
                <w:rFonts w:ascii="Corbel" w:hAnsi="Corbel"/>
                <w:b w:val="0"/>
                <w:smallCaps w:val="0"/>
                <w:szCs w:val="24"/>
              </w:rPr>
              <w:t>01,  K</w:t>
            </w:r>
            <w:proofErr w:type="gramEnd"/>
            <w:r w:rsidRPr="007F0908">
              <w:rPr>
                <w:rFonts w:ascii="Corbel" w:hAnsi="Corbel"/>
                <w:b w:val="0"/>
                <w:smallCaps w:val="0"/>
                <w:szCs w:val="24"/>
              </w:rPr>
              <w:t>_W03,</w:t>
            </w:r>
          </w:p>
        </w:tc>
      </w:tr>
      <w:tr w:rsidR="000F6E08" w:rsidRPr="009C54AE" w14:paraId="7B23A6A7" w14:textId="77777777" w:rsidTr="005E6E85">
        <w:tc>
          <w:tcPr>
            <w:tcW w:w="1701" w:type="dxa"/>
          </w:tcPr>
          <w:p w14:paraId="78748576" w14:textId="77777777" w:rsidR="000F6E08" w:rsidRPr="009C54AE" w:rsidRDefault="000F6E0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2930F6A1" w14:textId="77777777" w:rsidR="000F6E08" w:rsidRPr="007F0908" w:rsidRDefault="000F6E08" w:rsidP="000F6E0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0908">
              <w:rPr>
                <w:rFonts w:ascii="Corbel" w:hAnsi="Corbel"/>
                <w:b w:val="0"/>
                <w:smallCaps w:val="0"/>
                <w:szCs w:val="24"/>
              </w:rPr>
              <w:t>Opisuje i tłumaczy szereg zagadnień i definicji zawartych w merytorycznych ramach technik sprzedaży usług.</w:t>
            </w:r>
          </w:p>
        </w:tc>
        <w:tc>
          <w:tcPr>
            <w:tcW w:w="1873" w:type="dxa"/>
          </w:tcPr>
          <w:p w14:paraId="56725494" w14:textId="77777777" w:rsidR="000F6E08" w:rsidRPr="009C54AE" w:rsidRDefault="00A72C7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0908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proofErr w:type="gramStart"/>
            <w:r w:rsidRPr="007F0908">
              <w:rPr>
                <w:rFonts w:ascii="Corbel" w:hAnsi="Corbel"/>
                <w:b w:val="0"/>
                <w:smallCaps w:val="0"/>
                <w:szCs w:val="24"/>
              </w:rPr>
              <w:t>01,  K</w:t>
            </w:r>
            <w:proofErr w:type="gramEnd"/>
            <w:r w:rsidRPr="007F0908">
              <w:rPr>
                <w:rFonts w:ascii="Corbel" w:hAnsi="Corbel"/>
                <w:b w:val="0"/>
                <w:smallCaps w:val="0"/>
                <w:szCs w:val="24"/>
              </w:rPr>
              <w:t>_W03,</w:t>
            </w:r>
          </w:p>
        </w:tc>
      </w:tr>
      <w:tr w:rsidR="000F6E08" w:rsidRPr="009C54AE" w14:paraId="057AC37E" w14:textId="77777777" w:rsidTr="005E6E85">
        <w:tc>
          <w:tcPr>
            <w:tcW w:w="1701" w:type="dxa"/>
          </w:tcPr>
          <w:p w14:paraId="21BD3C4C" w14:textId="77777777" w:rsidR="000F6E08" w:rsidRDefault="000F6E08" w:rsidP="000F6E08">
            <w:r w:rsidRPr="0063461D">
              <w:rPr>
                <w:rFonts w:ascii="Corbel" w:hAnsi="Corbel"/>
                <w:szCs w:val="24"/>
              </w:rPr>
              <w:t>EK_0</w:t>
            </w:r>
            <w:r>
              <w:rPr>
                <w:rFonts w:ascii="Corbel" w:hAnsi="Corbel"/>
                <w:szCs w:val="24"/>
              </w:rPr>
              <w:t>3</w:t>
            </w:r>
          </w:p>
        </w:tc>
        <w:tc>
          <w:tcPr>
            <w:tcW w:w="6096" w:type="dxa"/>
          </w:tcPr>
          <w:p w14:paraId="73BEEB2D" w14:textId="77777777" w:rsidR="000F6E08" w:rsidRPr="007F0908" w:rsidRDefault="000F6E08" w:rsidP="000F6E0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0908">
              <w:rPr>
                <w:rFonts w:ascii="Corbel" w:hAnsi="Corbel"/>
                <w:b w:val="0"/>
                <w:smallCaps w:val="0"/>
                <w:szCs w:val="24"/>
              </w:rPr>
              <w:t>Analizuje zjawiska i procesy dotyczące rynku usług oraz porównuje je z założeniami modeli teoretycznych</w:t>
            </w:r>
          </w:p>
        </w:tc>
        <w:tc>
          <w:tcPr>
            <w:tcW w:w="1873" w:type="dxa"/>
          </w:tcPr>
          <w:p w14:paraId="7E5106B2" w14:textId="77777777" w:rsidR="000F6E08" w:rsidRPr="009C54AE" w:rsidRDefault="00A72C7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0908">
              <w:rPr>
                <w:rFonts w:ascii="Corbel" w:hAnsi="Corbel"/>
                <w:b w:val="0"/>
                <w:smallCaps w:val="0"/>
                <w:szCs w:val="24"/>
              </w:rPr>
              <w:t>K_U01,</w:t>
            </w:r>
          </w:p>
        </w:tc>
      </w:tr>
      <w:tr w:rsidR="000F6E08" w:rsidRPr="009C54AE" w14:paraId="11B62505" w14:textId="77777777" w:rsidTr="005E6E85">
        <w:tc>
          <w:tcPr>
            <w:tcW w:w="1701" w:type="dxa"/>
          </w:tcPr>
          <w:p w14:paraId="51AA70BE" w14:textId="77777777" w:rsidR="000F6E08" w:rsidRDefault="000F6E08" w:rsidP="000F6E08">
            <w:r w:rsidRPr="0063461D">
              <w:rPr>
                <w:rFonts w:ascii="Corbel" w:hAnsi="Corbel"/>
                <w:szCs w:val="24"/>
              </w:rPr>
              <w:t>EK_0</w:t>
            </w:r>
            <w:r>
              <w:rPr>
                <w:rFonts w:ascii="Corbel" w:hAnsi="Corbel"/>
                <w:szCs w:val="24"/>
              </w:rPr>
              <w:t>4</w:t>
            </w:r>
          </w:p>
        </w:tc>
        <w:tc>
          <w:tcPr>
            <w:tcW w:w="6096" w:type="dxa"/>
          </w:tcPr>
          <w:p w14:paraId="12B41D2A" w14:textId="77777777" w:rsidR="000F6E08" w:rsidRPr="007F0908" w:rsidRDefault="000F6E08" w:rsidP="000F6E0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0908">
              <w:rPr>
                <w:rFonts w:ascii="Corbel" w:hAnsi="Corbel"/>
                <w:b w:val="0"/>
                <w:smallCaps w:val="0"/>
                <w:szCs w:val="24"/>
              </w:rPr>
              <w:t>Wykrywa przyczyny określonego stanu danej sytuacji handlowej, proponuje alternatywne rozwiązania oraz wyznacza optymalne dla niej rozwiązanie.</w:t>
            </w:r>
          </w:p>
        </w:tc>
        <w:tc>
          <w:tcPr>
            <w:tcW w:w="1873" w:type="dxa"/>
          </w:tcPr>
          <w:p w14:paraId="22CF9C91" w14:textId="77777777" w:rsidR="000F6E08" w:rsidRPr="009C54AE" w:rsidRDefault="00A72C7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0908"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proofErr w:type="gramStart"/>
            <w:r w:rsidRPr="007F0908">
              <w:rPr>
                <w:rFonts w:ascii="Corbel" w:hAnsi="Corbel"/>
                <w:b w:val="0"/>
                <w:smallCaps w:val="0"/>
                <w:szCs w:val="24"/>
              </w:rPr>
              <w:t>01,  K</w:t>
            </w:r>
            <w:proofErr w:type="gramEnd"/>
            <w:r w:rsidRPr="007F0908">
              <w:rPr>
                <w:rFonts w:ascii="Corbel" w:hAnsi="Corbel"/>
                <w:b w:val="0"/>
                <w:smallCaps w:val="0"/>
                <w:szCs w:val="24"/>
              </w:rPr>
              <w:t>_U02, K_U04,</w:t>
            </w:r>
          </w:p>
        </w:tc>
      </w:tr>
      <w:tr w:rsidR="000F6E08" w:rsidRPr="009C54AE" w14:paraId="1BFF561F" w14:textId="77777777" w:rsidTr="005E6E85">
        <w:tc>
          <w:tcPr>
            <w:tcW w:w="1701" w:type="dxa"/>
          </w:tcPr>
          <w:p w14:paraId="13B6E917" w14:textId="77777777" w:rsidR="000F6E08" w:rsidRDefault="000F6E08" w:rsidP="000F6E08">
            <w:r w:rsidRPr="0063461D">
              <w:rPr>
                <w:rFonts w:ascii="Corbel" w:hAnsi="Corbel"/>
                <w:szCs w:val="24"/>
              </w:rPr>
              <w:t>EK_0</w:t>
            </w:r>
            <w:r>
              <w:rPr>
                <w:rFonts w:ascii="Corbel" w:hAnsi="Corbel"/>
                <w:szCs w:val="24"/>
              </w:rPr>
              <w:t>5</w:t>
            </w:r>
          </w:p>
        </w:tc>
        <w:tc>
          <w:tcPr>
            <w:tcW w:w="6096" w:type="dxa"/>
          </w:tcPr>
          <w:p w14:paraId="6B18DAA4" w14:textId="77777777" w:rsidR="000F6E08" w:rsidRPr="007F0908" w:rsidRDefault="000F6E08" w:rsidP="000F6E0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0908">
              <w:rPr>
                <w:rFonts w:ascii="Corbel" w:hAnsi="Corbel"/>
                <w:b w:val="0"/>
                <w:smallCaps w:val="0"/>
                <w:szCs w:val="24"/>
              </w:rPr>
              <w:t>Przeprowadza syntetyczną prezentację dotyczącą wybranego aspektu technik sprzedaży usług poprawnie argumentując przyjęte tezy</w:t>
            </w:r>
          </w:p>
        </w:tc>
        <w:tc>
          <w:tcPr>
            <w:tcW w:w="1873" w:type="dxa"/>
          </w:tcPr>
          <w:p w14:paraId="3388A3C4" w14:textId="77777777" w:rsidR="000F6E08" w:rsidRPr="009C54AE" w:rsidRDefault="00A72C7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0908"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proofErr w:type="gramStart"/>
            <w:r w:rsidRPr="007F0908">
              <w:rPr>
                <w:rFonts w:ascii="Corbel" w:hAnsi="Corbel"/>
                <w:b w:val="0"/>
                <w:smallCaps w:val="0"/>
                <w:szCs w:val="24"/>
              </w:rPr>
              <w:t>09</w:t>
            </w:r>
            <w:r w:rsidR="00505F6F" w:rsidRPr="007F0908">
              <w:rPr>
                <w:rFonts w:ascii="Corbel" w:hAnsi="Corbel"/>
                <w:b w:val="0"/>
                <w:smallCaps w:val="0"/>
                <w:szCs w:val="24"/>
              </w:rPr>
              <w:t>,  K</w:t>
            </w:r>
            <w:proofErr w:type="gramEnd"/>
            <w:r w:rsidR="00505F6F" w:rsidRPr="007F0908">
              <w:rPr>
                <w:rFonts w:ascii="Corbel" w:hAnsi="Corbel"/>
                <w:b w:val="0"/>
                <w:smallCaps w:val="0"/>
                <w:szCs w:val="24"/>
              </w:rPr>
              <w:t>_U12</w:t>
            </w:r>
          </w:p>
        </w:tc>
      </w:tr>
      <w:tr w:rsidR="000F6E08" w:rsidRPr="009C54AE" w14:paraId="5B701F01" w14:textId="77777777" w:rsidTr="005E6E85">
        <w:tc>
          <w:tcPr>
            <w:tcW w:w="1701" w:type="dxa"/>
          </w:tcPr>
          <w:p w14:paraId="2D97946B" w14:textId="77777777" w:rsidR="000F6E08" w:rsidRDefault="000F6E08" w:rsidP="000F6E08">
            <w:r w:rsidRPr="0063461D">
              <w:rPr>
                <w:rFonts w:ascii="Corbel" w:hAnsi="Corbel"/>
                <w:szCs w:val="24"/>
              </w:rPr>
              <w:t>EK_0</w:t>
            </w:r>
            <w:r>
              <w:rPr>
                <w:rFonts w:ascii="Corbel" w:hAnsi="Corbel"/>
                <w:szCs w:val="24"/>
              </w:rPr>
              <w:t>6</w:t>
            </w:r>
          </w:p>
        </w:tc>
        <w:tc>
          <w:tcPr>
            <w:tcW w:w="6096" w:type="dxa"/>
          </w:tcPr>
          <w:p w14:paraId="2B258658" w14:textId="77777777" w:rsidR="000F6E08" w:rsidRPr="007F0908" w:rsidRDefault="00505F6F" w:rsidP="000F6E0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1A6F">
              <w:rPr>
                <w:rFonts w:ascii="Corbel" w:hAnsi="Corbel"/>
                <w:b w:val="0"/>
                <w:smallCaps w:val="0"/>
                <w:szCs w:val="24"/>
              </w:rPr>
              <w:t>Akceptuje różne koncepcje rozwiązań problemów postawionych do analizy w trakcie przygotowania projektów oraz stosownie argumentuje własne poglądy kierując zespołem.</w:t>
            </w:r>
          </w:p>
        </w:tc>
        <w:tc>
          <w:tcPr>
            <w:tcW w:w="1873" w:type="dxa"/>
          </w:tcPr>
          <w:p w14:paraId="599F9DA8" w14:textId="77777777" w:rsidR="000F6E08" w:rsidRPr="009C54AE" w:rsidRDefault="00505F6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0908">
              <w:rPr>
                <w:rFonts w:ascii="Corbel" w:hAnsi="Corbel"/>
                <w:b w:val="0"/>
                <w:smallCaps w:val="0"/>
                <w:szCs w:val="24"/>
              </w:rPr>
              <w:t>K_U11,</w:t>
            </w:r>
          </w:p>
        </w:tc>
      </w:tr>
      <w:tr w:rsidR="00505F6F" w:rsidRPr="009C54AE" w14:paraId="474B9F72" w14:textId="77777777" w:rsidTr="005E6E85">
        <w:tc>
          <w:tcPr>
            <w:tcW w:w="1701" w:type="dxa"/>
          </w:tcPr>
          <w:p w14:paraId="7762558F" w14:textId="77777777" w:rsidR="00505F6F" w:rsidRPr="0063461D" w:rsidRDefault="00505F6F" w:rsidP="00505F6F">
            <w:pPr>
              <w:rPr>
                <w:rFonts w:ascii="Corbel" w:hAnsi="Corbel"/>
                <w:szCs w:val="24"/>
              </w:rPr>
            </w:pPr>
            <w:r w:rsidRPr="0063461D">
              <w:rPr>
                <w:rFonts w:ascii="Corbel" w:hAnsi="Corbel"/>
                <w:szCs w:val="24"/>
              </w:rPr>
              <w:t>EK_0</w:t>
            </w:r>
            <w:r>
              <w:rPr>
                <w:rFonts w:ascii="Corbel" w:hAnsi="Corbel"/>
                <w:szCs w:val="24"/>
              </w:rPr>
              <w:t>7</w:t>
            </w:r>
          </w:p>
        </w:tc>
        <w:tc>
          <w:tcPr>
            <w:tcW w:w="6096" w:type="dxa"/>
          </w:tcPr>
          <w:p w14:paraId="127933E1" w14:textId="77777777" w:rsidR="00505F6F" w:rsidRPr="009C54AE" w:rsidRDefault="00505F6F" w:rsidP="00E47D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1A6F">
              <w:rPr>
                <w:rFonts w:ascii="Corbel" w:hAnsi="Corbel"/>
                <w:b w:val="0"/>
                <w:smallCaps w:val="0"/>
                <w:szCs w:val="24"/>
              </w:rPr>
              <w:t>Pracuje w zespole uznając znaczenie wiedzy w rozwiązywaniu problemów, będąc jednocześnie odpowiedzialnym za rezultat wypracowany przez zespół.</w:t>
            </w:r>
          </w:p>
        </w:tc>
        <w:tc>
          <w:tcPr>
            <w:tcW w:w="1873" w:type="dxa"/>
          </w:tcPr>
          <w:p w14:paraId="4EC80BFD" w14:textId="77777777" w:rsidR="00505F6F" w:rsidRDefault="00505F6F" w:rsidP="00E47D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1A6F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A81A6F">
              <w:rPr>
                <w:rFonts w:ascii="Corbel" w:hAnsi="Corbel"/>
                <w:b w:val="0"/>
                <w:smallCaps w:val="0"/>
                <w:szCs w:val="24"/>
              </w:rPr>
              <w:t xml:space="preserve">K_K03,  </w:t>
            </w:r>
          </w:p>
          <w:p w14:paraId="6B80CD29" w14:textId="77777777" w:rsidR="00505F6F" w:rsidRPr="00A81A6F" w:rsidRDefault="00505F6F" w:rsidP="00E47D0C">
            <w:pPr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3B30B480" w14:textId="77777777" w:rsidR="00136A30" w:rsidRPr="009C54AE" w:rsidRDefault="00136A3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6897567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269E7A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3E7E4F3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1884E1E" w14:textId="77777777" w:rsidTr="00923D7D">
        <w:tc>
          <w:tcPr>
            <w:tcW w:w="9639" w:type="dxa"/>
          </w:tcPr>
          <w:p w14:paraId="524739FC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17DFBFD7" w14:textId="77777777" w:rsidTr="00923D7D">
        <w:tc>
          <w:tcPr>
            <w:tcW w:w="9639" w:type="dxa"/>
          </w:tcPr>
          <w:p w14:paraId="35299902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DCF53F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5D5727E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38960924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E1ACFB2" w14:textId="77777777" w:rsidTr="00923D7D">
        <w:tc>
          <w:tcPr>
            <w:tcW w:w="9639" w:type="dxa"/>
          </w:tcPr>
          <w:p w14:paraId="6EE97AD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36A30" w:rsidRPr="009C54AE" w14:paraId="1F6E5E87" w14:textId="77777777" w:rsidTr="00923D7D">
        <w:tc>
          <w:tcPr>
            <w:tcW w:w="9639" w:type="dxa"/>
          </w:tcPr>
          <w:p w14:paraId="359E92B1" w14:textId="77777777" w:rsidR="00136A30" w:rsidRPr="00136A30" w:rsidRDefault="00136A30" w:rsidP="00136A3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36A30">
              <w:rPr>
                <w:rFonts w:ascii="Corbel" w:hAnsi="Corbel"/>
                <w:sz w:val="24"/>
                <w:szCs w:val="24"/>
              </w:rPr>
              <w:t xml:space="preserve">Sprzedaż, sprzedawca, klient, techniki sprzedaży – problemy definicyjne. </w:t>
            </w:r>
          </w:p>
        </w:tc>
      </w:tr>
      <w:tr w:rsidR="00136A30" w:rsidRPr="009C54AE" w14:paraId="281C5A17" w14:textId="77777777" w:rsidTr="00923D7D">
        <w:tc>
          <w:tcPr>
            <w:tcW w:w="9639" w:type="dxa"/>
          </w:tcPr>
          <w:p w14:paraId="682D2CCB" w14:textId="77777777" w:rsidR="00136A30" w:rsidRPr="00136A30" w:rsidRDefault="00136A30" w:rsidP="00136A3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36A30">
              <w:rPr>
                <w:rFonts w:ascii="Corbel" w:hAnsi="Corbel"/>
                <w:sz w:val="24"/>
                <w:szCs w:val="24"/>
              </w:rPr>
              <w:lastRenderedPageBreak/>
              <w:t>Społeczne, etyczne i prawne problemy związane ze sprzedażą.</w:t>
            </w:r>
          </w:p>
        </w:tc>
      </w:tr>
      <w:tr w:rsidR="00136A30" w:rsidRPr="009C54AE" w14:paraId="694B0BE4" w14:textId="77777777" w:rsidTr="00923D7D">
        <w:tc>
          <w:tcPr>
            <w:tcW w:w="9639" w:type="dxa"/>
          </w:tcPr>
          <w:p w14:paraId="62B8DEDF" w14:textId="77777777" w:rsidR="00136A30" w:rsidRPr="00136A30" w:rsidRDefault="00136A30" w:rsidP="00136A3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36A30">
              <w:rPr>
                <w:rFonts w:ascii="Corbel" w:hAnsi="Corbel"/>
                <w:sz w:val="24"/>
                <w:szCs w:val="24"/>
              </w:rPr>
              <w:t>Przygotowanie do sprzedaży. Motywy klientów. Wiedza sprzedawców na temat klientów, produktów i technologii.</w:t>
            </w:r>
          </w:p>
        </w:tc>
      </w:tr>
      <w:tr w:rsidR="00136A30" w:rsidRPr="009C54AE" w14:paraId="42FC4DD2" w14:textId="77777777" w:rsidTr="00923D7D">
        <w:tc>
          <w:tcPr>
            <w:tcW w:w="9639" w:type="dxa"/>
          </w:tcPr>
          <w:p w14:paraId="7F1425D5" w14:textId="77777777" w:rsidR="00136A30" w:rsidRPr="00136A30" w:rsidRDefault="00136A30" w:rsidP="00136A3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36A30">
              <w:rPr>
                <w:rFonts w:ascii="Corbel" w:hAnsi="Corbel"/>
                <w:sz w:val="24"/>
                <w:szCs w:val="24"/>
              </w:rPr>
              <w:t xml:space="preserve">Przebieg procesu sprzedaży (etapy, problemy, realizacja). Poszukiwanie potencjalnych klientów. Planowanie rozmowy z klientem. </w:t>
            </w:r>
          </w:p>
        </w:tc>
      </w:tr>
      <w:tr w:rsidR="00136A30" w:rsidRPr="009C54AE" w14:paraId="5E548224" w14:textId="77777777" w:rsidTr="00923D7D">
        <w:tc>
          <w:tcPr>
            <w:tcW w:w="9639" w:type="dxa"/>
          </w:tcPr>
          <w:p w14:paraId="64424B6D" w14:textId="77777777" w:rsidR="00136A30" w:rsidRPr="00136A30" w:rsidRDefault="00136A30" w:rsidP="00136A3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36A30">
              <w:rPr>
                <w:rFonts w:ascii="Corbel" w:hAnsi="Corbel"/>
                <w:sz w:val="24"/>
                <w:szCs w:val="24"/>
              </w:rPr>
              <w:t xml:space="preserve">Prezentacja. Wybór metody prezentacji. Strategia rozpoczęcia. Elementy prezentacji. Odpowiadanie na zastrzeżenia klienta. Zamknięcie sprzedaży. </w:t>
            </w:r>
          </w:p>
        </w:tc>
      </w:tr>
      <w:tr w:rsidR="00136A30" w:rsidRPr="009C54AE" w14:paraId="1B8EBC0F" w14:textId="77777777" w:rsidTr="00923D7D">
        <w:tc>
          <w:tcPr>
            <w:tcW w:w="9639" w:type="dxa"/>
          </w:tcPr>
          <w:p w14:paraId="6B118E58" w14:textId="77777777" w:rsidR="00136A30" w:rsidRPr="00136A30" w:rsidRDefault="00136A30" w:rsidP="00136A3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36A30">
              <w:rPr>
                <w:rFonts w:ascii="Corbel" w:hAnsi="Corbel"/>
                <w:sz w:val="24"/>
                <w:szCs w:val="24"/>
              </w:rPr>
              <w:t>Obsługa i kontakty po sprzedaży. Przebieg Procesu reklamacyjnego.</w:t>
            </w:r>
          </w:p>
        </w:tc>
      </w:tr>
      <w:tr w:rsidR="00136A30" w:rsidRPr="009C54AE" w14:paraId="70EECA2E" w14:textId="77777777" w:rsidTr="00923D7D">
        <w:tc>
          <w:tcPr>
            <w:tcW w:w="9639" w:type="dxa"/>
          </w:tcPr>
          <w:p w14:paraId="4DD1491D" w14:textId="77777777" w:rsidR="00136A30" w:rsidRPr="00136A30" w:rsidRDefault="00136A30" w:rsidP="00136A3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36A30">
              <w:rPr>
                <w:rFonts w:ascii="Corbel" w:hAnsi="Corbel"/>
                <w:sz w:val="24"/>
                <w:szCs w:val="24"/>
              </w:rPr>
              <w:t xml:space="preserve">Krytyczna analiza sytuacji handlowych. </w:t>
            </w:r>
            <w:proofErr w:type="gramStart"/>
            <w:r w:rsidRPr="00136A30">
              <w:rPr>
                <w:rFonts w:ascii="Corbel" w:hAnsi="Corbel"/>
                <w:sz w:val="24"/>
                <w:szCs w:val="24"/>
              </w:rPr>
              <w:t>Praca  z</w:t>
            </w:r>
            <w:proofErr w:type="gramEnd"/>
            <w:r w:rsidRPr="00136A30">
              <w:rPr>
                <w:rFonts w:ascii="Corbel" w:hAnsi="Corbel"/>
                <w:sz w:val="24"/>
                <w:szCs w:val="24"/>
              </w:rPr>
              <w:t xml:space="preserve"> wykorzystaniem materiału filmowego.</w:t>
            </w:r>
          </w:p>
        </w:tc>
      </w:tr>
      <w:tr w:rsidR="00136A30" w:rsidRPr="009C54AE" w14:paraId="0E4E39E2" w14:textId="77777777" w:rsidTr="00923D7D">
        <w:tc>
          <w:tcPr>
            <w:tcW w:w="9639" w:type="dxa"/>
          </w:tcPr>
          <w:p w14:paraId="13CF2F17" w14:textId="77777777" w:rsidR="00136A30" w:rsidRPr="00136A30" w:rsidRDefault="00136A30" w:rsidP="00136A3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36A30">
              <w:rPr>
                <w:rFonts w:ascii="Corbel" w:hAnsi="Corbel"/>
                <w:sz w:val="24"/>
                <w:szCs w:val="24"/>
              </w:rPr>
              <w:t>Techniki obrony własnego stanowiska i odpowiedzi na zarzuty klientów.</w:t>
            </w:r>
          </w:p>
        </w:tc>
      </w:tr>
      <w:tr w:rsidR="00136A30" w:rsidRPr="009C54AE" w14:paraId="68F93794" w14:textId="77777777" w:rsidTr="00923D7D">
        <w:tc>
          <w:tcPr>
            <w:tcW w:w="9639" w:type="dxa"/>
          </w:tcPr>
          <w:p w14:paraId="6A0F533D" w14:textId="77777777" w:rsidR="00136A30" w:rsidRPr="00136A30" w:rsidRDefault="00136A30" w:rsidP="00136A3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36A30">
              <w:rPr>
                <w:rFonts w:ascii="Corbel" w:hAnsi="Corbel"/>
                <w:sz w:val="24"/>
                <w:szCs w:val="24"/>
              </w:rPr>
              <w:t>Skuteczna komunikacja. Spójność komunikacyjna. Aktywne słuchanie. Zadawanie pytań.</w:t>
            </w:r>
          </w:p>
        </w:tc>
      </w:tr>
      <w:tr w:rsidR="00136A30" w:rsidRPr="009C54AE" w14:paraId="20FA2EC3" w14:textId="77777777" w:rsidTr="00923D7D">
        <w:tc>
          <w:tcPr>
            <w:tcW w:w="9639" w:type="dxa"/>
          </w:tcPr>
          <w:p w14:paraId="3BD62299" w14:textId="77777777" w:rsidR="00136A30" w:rsidRPr="00136A30" w:rsidRDefault="00136A30" w:rsidP="00136A3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36A30">
              <w:rPr>
                <w:rFonts w:ascii="Corbel" w:hAnsi="Corbel"/>
                <w:sz w:val="24"/>
                <w:szCs w:val="24"/>
              </w:rPr>
              <w:t>Komunikacja werbalna a niewerbalna.</w:t>
            </w:r>
          </w:p>
        </w:tc>
      </w:tr>
      <w:tr w:rsidR="00136A30" w:rsidRPr="009C54AE" w14:paraId="1D6F2736" w14:textId="77777777" w:rsidTr="00923D7D">
        <w:tc>
          <w:tcPr>
            <w:tcW w:w="9639" w:type="dxa"/>
          </w:tcPr>
          <w:p w14:paraId="38E0A6E3" w14:textId="77777777" w:rsidR="00136A30" w:rsidRPr="00136A30" w:rsidRDefault="00136A30" w:rsidP="00136A3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36A30">
              <w:rPr>
                <w:rFonts w:ascii="Corbel" w:hAnsi="Corbel"/>
                <w:sz w:val="24"/>
                <w:szCs w:val="24"/>
              </w:rPr>
              <w:t>Negocjacje w biznesie. Warunki, rodzaje, strategie negocjacji. Komunikatywność i asertywność jako cechy negocjatora.</w:t>
            </w:r>
          </w:p>
        </w:tc>
      </w:tr>
      <w:tr w:rsidR="00136A30" w:rsidRPr="009C54AE" w14:paraId="4F51CB8D" w14:textId="77777777" w:rsidTr="00923D7D">
        <w:tc>
          <w:tcPr>
            <w:tcW w:w="9639" w:type="dxa"/>
          </w:tcPr>
          <w:p w14:paraId="4C4006CD" w14:textId="77777777" w:rsidR="00136A30" w:rsidRPr="00136A30" w:rsidRDefault="00136A30" w:rsidP="00136A3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36A30">
              <w:rPr>
                <w:rFonts w:ascii="Corbel" w:hAnsi="Corbel"/>
                <w:sz w:val="24"/>
                <w:szCs w:val="24"/>
              </w:rPr>
              <w:t>Negocjacje zespołowe. Ćwiczenie według scenariusza.</w:t>
            </w:r>
          </w:p>
        </w:tc>
      </w:tr>
      <w:tr w:rsidR="00136A30" w:rsidRPr="009C54AE" w14:paraId="20F1A74A" w14:textId="77777777" w:rsidTr="00923D7D">
        <w:tc>
          <w:tcPr>
            <w:tcW w:w="9639" w:type="dxa"/>
          </w:tcPr>
          <w:p w14:paraId="0FFABB57" w14:textId="77777777" w:rsidR="00136A30" w:rsidRPr="00136A30" w:rsidRDefault="00136A30" w:rsidP="00136A3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36A30">
              <w:rPr>
                <w:rFonts w:ascii="Corbel" w:hAnsi="Corbel"/>
                <w:sz w:val="24"/>
                <w:szCs w:val="24"/>
              </w:rPr>
              <w:t>Nowoczesne techniki wywierania wpływu – Koncepcja neuromarketingu, przykłady technik NLP.</w:t>
            </w:r>
          </w:p>
        </w:tc>
      </w:tr>
    </w:tbl>
    <w:p w14:paraId="71AB7B9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AB0B15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4790F31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B471A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77736052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20432C9E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</w:t>
      </w:r>
      <w:proofErr w:type="gramStart"/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projektów(</w:t>
      </w:r>
      <w:proofErr w:type="gramEnd"/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proofErr w:type="gramStart"/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>gry</w:t>
      </w:r>
      <w:proofErr w:type="gramEnd"/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4C136291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1EB9453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4A14870" w14:textId="77777777" w:rsidR="00CB22B2" w:rsidRPr="00DC3426" w:rsidRDefault="00CB22B2" w:rsidP="00CB22B2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DC3426">
        <w:rPr>
          <w:rFonts w:ascii="Corbel" w:hAnsi="Corbel"/>
          <w:b w:val="0"/>
          <w:sz w:val="22"/>
        </w:rPr>
        <w:t>Ćwiczenia obejmują dyskusję moderowaną, analizę i interpretację tekstów źródłowych, rozwiązywanie zadań, analizę studium przypadku, referaty studentów oraz zespołową pracę w podgrupach.</w:t>
      </w:r>
      <w:r>
        <w:rPr>
          <w:rFonts w:ascii="Corbel" w:hAnsi="Corbel"/>
          <w:b w:val="0"/>
          <w:sz w:val="22"/>
        </w:rPr>
        <w:t xml:space="preserve"> Możliwe do realizacji z wykorzystaniem metod i technik kształcenia na odległość.</w:t>
      </w:r>
    </w:p>
    <w:p w14:paraId="7A64DB62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A41319F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2194D59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1FB905BB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81DABD5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4555CD2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43"/>
        <w:gridCol w:w="2116"/>
      </w:tblGrid>
      <w:tr w:rsidR="0085747A" w:rsidRPr="009C54AE" w14:paraId="56C4A224" w14:textId="77777777" w:rsidTr="00C05F44">
        <w:tc>
          <w:tcPr>
            <w:tcW w:w="1985" w:type="dxa"/>
            <w:vAlign w:val="center"/>
          </w:tcPr>
          <w:p w14:paraId="07ABB1DA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0D2AE84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D7DF23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33C30AC4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C80DDAA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CB22B2" w:rsidRPr="009C54AE" w14:paraId="33F7F7EA" w14:textId="77777777" w:rsidTr="00C05F44">
        <w:tc>
          <w:tcPr>
            <w:tcW w:w="1985" w:type="dxa"/>
          </w:tcPr>
          <w:p w14:paraId="508D21AF" w14:textId="77777777" w:rsidR="00CB22B2" w:rsidRPr="009C54AE" w:rsidRDefault="00CB22B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515211E9" w14:textId="77777777" w:rsidR="00CB22B2" w:rsidRPr="00CB22B2" w:rsidRDefault="00CB22B2" w:rsidP="00CB22B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B22B2">
              <w:rPr>
                <w:rFonts w:ascii="Corbel" w:hAnsi="Corbel"/>
                <w:b w:val="0"/>
                <w:szCs w:val="24"/>
              </w:rPr>
              <w:t xml:space="preserve">kolokwium, wypowiedzi studenta w trakcie dyskusji </w:t>
            </w:r>
          </w:p>
        </w:tc>
        <w:tc>
          <w:tcPr>
            <w:tcW w:w="2126" w:type="dxa"/>
          </w:tcPr>
          <w:p w14:paraId="54860198" w14:textId="77777777" w:rsidR="00CB22B2" w:rsidRPr="00CB22B2" w:rsidRDefault="00CB22B2" w:rsidP="00CB22B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B22B2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CB22B2" w:rsidRPr="009C54AE" w14:paraId="66DDC5AF" w14:textId="77777777" w:rsidTr="00C05F44">
        <w:tc>
          <w:tcPr>
            <w:tcW w:w="1985" w:type="dxa"/>
          </w:tcPr>
          <w:p w14:paraId="4AEEA1BA" w14:textId="77777777" w:rsidR="00CB22B2" w:rsidRPr="009C54AE" w:rsidRDefault="00CB22B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3FBF2E9E" w14:textId="77777777" w:rsidR="00CB22B2" w:rsidRPr="00CB22B2" w:rsidRDefault="00CB22B2" w:rsidP="00CB22B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B22B2">
              <w:rPr>
                <w:rFonts w:ascii="Corbel" w:hAnsi="Corbel"/>
                <w:b w:val="0"/>
                <w:szCs w:val="24"/>
              </w:rPr>
              <w:t>kolokwium, wypowiedzi studenta w trakcie dyskusji</w:t>
            </w:r>
          </w:p>
        </w:tc>
        <w:tc>
          <w:tcPr>
            <w:tcW w:w="2126" w:type="dxa"/>
          </w:tcPr>
          <w:p w14:paraId="246C3945" w14:textId="77777777" w:rsidR="00CB22B2" w:rsidRPr="00CB22B2" w:rsidRDefault="00CB22B2" w:rsidP="00CB22B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B22B2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CB22B2" w:rsidRPr="009C54AE" w14:paraId="31D39870" w14:textId="77777777" w:rsidTr="00C05F44">
        <w:tc>
          <w:tcPr>
            <w:tcW w:w="1985" w:type="dxa"/>
          </w:tcPr>
          <w:p w14:paraId="64F5BE90" w14:textId="77777777" w:rsidR="00CB22B2" w:rsidRPr="00DC3426" w:rsidRDefault="00CB22B2" w:rsidP="00E47D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3426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429C7B0C" w14:textId="77777777" w:rsidR="00CB22B2" w:rsidRPr="00CB22B2" w:rsidRDefault="00CB22B2" w:rsidP="00CB22B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B22B2">
              <w:rPr>
                <w:rFonts w:ascii="Corbel" w:hAnsi="Corbel"/>
                <w:b w:val="0"/>
                <w:szCs w:val="24"/>
              </w:rPr>
              <w:t>kolokwium, wypowiedzi studenta w trakcie dyskusji</w:t>
            </w:r>
          </w:p>
        </w:tc>
        <w:tc>
          <w:tcPr>
            <w:tcW w:w="2126" w:type="dxa"/>
          </w:tcPr>
          <w:p w14:paraId="082941F2" w14:textId="77777777" w:rsidR="00CB22B2" w:rsidRPr="00CB22B2" w:rsidRDefault="00CB22B2" w:rsidP="00CB22B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B22B2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CB22B2" w:rsidRPr="009C54AE" w14:paraId="73321E43" w14:textId="77777777" w:rsidTr="00C05F44">
        <w:tc>
          <w:tcPr>
            <w:tcW w:w="1985" w:type="dxa"/>
          </w:tcPr>
          <w:p w14:paraId="1D8BCB05" w14:textId="77777777" w:rsidR="00CB22B2" w:rsidRPr="00DC3426" w:rsidRDefault="00CB22B2" w:rsidP="00E47D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3426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16F8397D" w14:textId="77777777" w:rsidR="00CB22B2" w:rsidRPr="00CB22B2" w:rsidRDefault="00CB22B2" w:rsidP="00CB22B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B22B2">
              <w:rPr>
                <w:rFonts w:ascii="Corbel" w:hAnsi="Corbel"/>
                <w:b w:val="0"/>
                <w:szCs w:val="24"/>
              </w:rPr>
              <w:t>konstruktywna krytyka sytuacji przedstawionych w materiale filmowym</w:t>
            </w:r>
          </w:p>
        </w:tc>
        <w:tc>
          <w:tcPr>
            <w:tcW w:w="2126" w:type="dxa"/>
          </w:tcPr>
          <w:p w14:paraId="4BC22C81" w14:textId="77777777" w:rsidR="00CB22B2" w:rsidRPr="00CB22B2" w:rsidRDefault="00CB22B2" w:rsidP="00CB22B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B22B2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CB22B2" w:rsidRPr="009C54AE" w14:paraId="1FABF066" w14:textId="77777777" w:rsidTr="00C05F44">
        <w:tc>
          <w:tcPr>
            <w:tcW w:w="1985" w:type="dxa"/>
          </w:tcPr>
          <w:p w14:paraId="64BFE287" w14:textId="77777777" w:rsidR="00CB22B2" w:rsidRPr="00DC3426" w:rsidRDefault="00CB22B2" w:rsidP="00E47D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3426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30624E5A" w14:textId="77777777" w:rsidR="00CB22B2" w:rsidRPr="00CB22B2" w:rsidRDefault="00CB22B2" w:rsidP="00CB22B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B22B2">
              <w:rPr>
                <w:rFonts w:ascii="Corbel" w:hAnsi="Corbel"/>
                <w:b w:val="0"/>
                <w:szCs w:val="24"/>
              </w:rPr>
              <w:t>referat z prezentacją</w:t>
            </w:r>
          </w:p>
        </w:tc>
        <w:tc>
          <w:tcPr>
            <w:tcW w:w="2126" w:type="dxa"/>
          </w:tcPr>
          <w:p w14:paraId="4664AF75" w14:textId="77777777" w:rsidR="00CB22B2" w:rsidRPr="00CB22B2" w:rsidRDefault="00CB22B2" w:rsidP="00CB22B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B22B2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CB22B2" w:rsidRPr="009C54AE" w14:paraId="0CF67D57" w14:textId="77777777" w:rsidTr="00C05F44">
        <w:tc>
          <w:tcPr>
            <w:tcW w:w="1985" w:type="dxa"/>
          </w:tcPr>
          <w:p w14:paraId="22324B2E" w14:textId="77777777" w:rsidR="00CB22B2" w:rsidRPr="00DC3426" w:rsidRDefault="00CB22B2" w:rsidP="00E47D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3426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7E7ADA2E" w14:textId="77777777" w:rsidR="00CB22B2" w:rsidRPr="00CB22B2" w:rsidRDefault="00CB22B2" w:rsidP="00CB22B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B22B2">
              <w:rPr>
                <w:rFonts w:ascii="Corbel" w:hAnsi="Corbel"/>
                <w:b w:val="0"/>
                <w:szCs w:val="24"/>
              </w:rPr>
              <w:t>obserwacja studenta w trakcie realizacji zadań w zespołach</w:t>
            </w:r>
          </w:p>
        </w:tc>
        <w:tc>
          <w:tcPr>
            <w:tcW w:w="2126" w:type="dxa"/>
          </w:tcPr>
          <w:p w14:paraId="4A1118F0" w14:textId="77777777" w:rsidR="00CB22B2" w:rsidRPr="00CB22B2" w:rsidRDefault="00CB22B2" w:rsidP="00CB22B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B22B2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CB22B2" w:rsidRPr="009C54AE" w14:paraId="2918C0DA" w14:textId="77777777" w:rsidTr="00C05F44">
        <w:tc>
          <w:tcPr>
            <w:tcW w:w="1985" w:type="dxa"/>
          </w:tcPr>
          <w:p w14:paraId="67333763" w14:textId="77777777" w:rsidR="00CB22B2" w:rsidRPr="009C54AE" w:rsidRDefault="00505F6F" w:rsidP="00505F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C3426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528" w:type="dxa"/>
          </w:tcPr>
          <w:p w14:paraId="32E0C76D" w14:textId="77777777" w:rsidR="00CB22B2" w:rsidRPr="009C54AE" w:rsidRDefault="00505F6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B22B2">
              <w:rPr>
                <w:rFonts w:ascii="Corbel" w:hAnsi="Corbel"/>
                <w:b w:val="0"/>
                <w:szCs w:val="24"/>
              </w:rPr>
              <w:t>obserwacja studenta w trakcie realizacji zadań w zespołach</w:t>
            </w:r>
          </w:p>
        </w:tc>
        <w:tc>
          <w:tcPr>
            <w:tcW w:w="2126" w:type="dxa"/>
          </w:tcPr>
          <w:p w14:paraId="744F811A" w14:textId="77777777" w:rsidR="00CB22B2" w:rsidRPr="009C54AE" w:rsidRDefault="00505F6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14:paraId="35AB2F28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33CE1B5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51AB9DDE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818B94D" w14:textId="77777777" w:rsidTr="00923D7D">
        <w:tc>
          <w:tcPr>
            <w:tcW w:w="9670" w:type="dxa"/>
          </w:tcPr>
          <w:p w14:paraId="3FD42192" w14:textId="77777777" w:rsidR="0085747A" w:rsidRPr="009C54AE" w:rsidRDefault="00CB22B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3590"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ćwiczeń jest: </w:t>
            </w:r>
            <w:r w:rsidRPr="00E53590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-pozytywna ocena z kolokwium sprawdzającego stopień opanowania przez studentów materiału podanego w trakcie ćwiczeń oraz wskazanej literatury, </w:t>
            </w:r>
            <w:r w:rsidRPr="00E53590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-poprawne zrealizowanie wybranych przez prowadzącego ćwiczenia zagadnień do samodzielnego opracowania w postaci referatu, </w:t>
            </w:r>
            <w:r w:rsidRPr="00E53590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-aktywność w rozwiązywaniu problemów postawionych do realizacji w trakcie ćwiczeń, </w:t>
            </w:r>
            <w:r w:rsidRPr="00E53590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-aktywne uczestnictwo studentów w prowadzonej na ćwiczeniach dyskusji kierowanej. </w:t>
            </w:r>
            <w:r w:rsidRPr="00E53590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Ćwiczenia kończą się zaliczeniem na ocenę, którą student otrzymuje jako składową różnych ocen za poszczególne aktywności w trakcie zajęć, tj. z kolokwium x 0,35+ średnia z ocen za referat i prezentację x 0,3 + średnia z ocen za zadania realizowane zespołowo x 0,3 + ocena za aktywność x 0,05. </w:t>
            </w:r>
            <w:r w:rsidRPr="00E53590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Kolokwium: Podstawą oceny jest punktacja odpowiadająca poprawnym odpowiedziom na 16 pytań składających się na test jednokrotnego wyboru. Student otrzymuje ocenę proporcjonalnie do uzyskanych punktów tj.: </w:t>
            </w:r>
            <w:r w:rsidRPr="00E53590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16- 15 pkt – ocena 5,0 </w:t>
            </w:r>
            <w:r w:rsidRPr="00E53590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14- 13 pkt – ocena 4,5 </w:t>
            </w:r>
            <w:r w:rsidRPr="00E53590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12- 11 pkt – ocena 4,0 </w:t>
            </w:r>
            <w:r w:rsidRPr="00E53590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10- 9 pkt – ocena 3,5 </w:t>
            </w:r>
            <w:r w:rsidRPr="00E53590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8- 8 pkt – ocena 3,0 </w:t>
            </w:r>
            <w:r w:rsidRPr="00E53590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7- 0 pkt – ocena 2,0 </w:t>
            </w:r>
            <w:r w:rsidRPr="00E53590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Ocena za referat różnicowana jest na podstawie stopnia opanowania i samodzielności w prezentowaniu treści. Na ocenę prezentacji składa się natomiast jej zakres merytoryczny i poprawność kompozycji zestawionych treści w połączeniu z poprawnością cytowań i przypisów. </w:t>
            </w:r>
            <w:r w:rsidRPr="00E53590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Zadania realizowane w zespołach oceniane są na podstawie punktów uzyskanych przez studentów za każdy z elementów zadania. Przed realizacją zadania studenci informowani są przy tym jakie elementy zadania będą oceniane i jaki wpływ na ocenę z zadania będą miały jego składowe. </w:t>
            </w:r>
            <w:r w:rsidRPr="00E53590">
              <w:rPr>
                <w:rFonts w:ascii="Corbel" w:hAnsi="Corbel"/>
                <w:b w:val="0"/>
                <w:smallCaps w:val="0"/>
                <w:szCs w:val="24"/>
              </w:rPr>
              <w:br/>
              <w:t>Ocena za aktywność odpowiada liczbie spontanicznych wystąpień studenta w trakcie ćwiczeń: ocena 5 – co najmniej 3 wystąpienia, 4 – co najmniej 2 wystąpienia, 3 – co najmniej jedno wystąpienie. Jeśli student nie zabiera głosu do ustalenia oceny końcowej przyjmuje się wartość 0.</w:t>
            </w:r>
          </w:p>
        </w:tc>
      </w:tr>
    </w:tbl>
    <w:p w14:paraId="7789A1F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616E574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76D8ED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30597A32" w14:textId="77777777" w:rsidTr="003E1941">
        <w:tc>
          <w:tcPr>
            <w:tcW w:w="4962" w:type="dxa"/>
            <w:vAlign w:val="center"/>
          </w:tcPr>
          <w:p w14:paraId="710DF079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ECF4366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017C5F5" w14:textId="77777777" w:rsidTr="00923D7D">
        <w:tc>
          <w:tcPr>
            <w:tcW w:w="4962" w:type="dxa"/>
          </w:tcPr>
          <w:p w14:paraId="73B19758" w14:textId="4FAE6260" w:rsidR="0085747A" w:rsidRPr="009C54AE" w:rsidRDefault="00C61DC5" w:rsidP="00B1345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F07FA3C" w14:textId="33B51839" w:rsidR="0085747A" w:rsidRPr="009C54AE" w:rsidRDefault="00045D2B" w:rsidP="004351F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9C54AE" w14:paraId="31D71D59" w14:textId="77777777" w:rsidTr="00923D7D">
        <w:tc>
          <w:tcPr>
            <w:tcW w:w="4962" w:type="dxa"/>
          </w:tcPr>
          <w:p w14:paraId="5B12331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43E4F7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57B9A31" w14:textId="2506DBB8" w:rsidR="00C61DC5" w:rsidRPr="009C54AE" w:rsidRDefault="00045D2B" w:rsidP="004351F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C61DC5" w:rsidRPr="009C54AE" w14:paraId="5A08B897" w14:textId="77777777" w:rsidTr="00923D7D">
        <w:tc>
          <w:tcPr>
            <w:tcW w:w="4962" w:type="dxa"/>
          </w:tcPr>
          <w:p w14:paraId="248DA71E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950DDD2" w14:textId="77777777" w:rsidR="00C61DC5" w:rsidRPr="009C54AE" w:rsidRDefault="003D42E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kolokwium, napisanie referatu, przygotowanie prezentacji, samodzielne studia literatury itp.)</w:t>
            </w:r>
          </w:p>
        </w:tc>
        <w:tc>
          <w:tcPr>
            <w:tcW w:w="4677" w:type="dxa"/>
          </w:tcPr>
          <w:p w14:paraId="5E5ABCC5" w14:textId="419DB9A7" w:rsidR="00C61DC5" w:rsidRPr="009C54AE" w:rsidRDefault="00045D2B" w:rsidP="004351F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56</w:t>
            </w:r>
          </w:p>
        </w:tc>
      </w:tr>
      <w:tr w:rsidR="0085747A" w:rsidRPr="009C54AE" w14:paraId="4970F851" w14:textId="77777777" w:rsidTr="00923D7D">
        <w:tc>
          <w:tcPr>
            <w:tcW w:w="4962" w:type="dxa"/>
          </w:tcPr>
          <w:p w14:paraId="1B9E6FB2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82FB64A" w14:textId="34267075" w:rsidR="0085747A" w:rsidRPr="009C54AE" w:rsidRDefault="00836003" w:rsidP="004351F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CB22B2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14:paraId="0D3C6097" w14:textId="77777777" w:rsidTr="00923D7D">
        <w:tc>
          <w:tcPr>
            <w:tcW w:w="4962" w:type="dxa"/>
          </w:tcPr>
          <w:p w14:paraId="0DF3278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44103D2" w14:textId="562C7E14" w:rsidR="0085747A" w:rsidRPr="009C54AE" w:rsidRDefault="00836003" w:rsidP="004351F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0523767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D244D3F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4B45A22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15F2819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00DAFAE2" w14:textId="77777777" w:rsidTr="0071620A">
        <w:trPr>
          <w:trHeight w:val="397"/>
        </w:trPr>
        <w:tc>
          <w:tcPr>
            <w:tcW w:w="3544" w:type="dxa"/>
          </w:tcPr>
          <w:p w14:paraId="1361B93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70B8AD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2FEF2536" w14:textId="77777777" w:rsidTr="0071620A">
        <w:trPr>
          <w:trHeight w:val="397"/>
        </w:trPr>
        <w:tc>
          <w:tcPr>
            <w:tcW w:w="3544" w:type="dxa"/>
          </w:tcPr>
          <w:p w14:paraId="6BD7653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153339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4735E0A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8EB5BCE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582DD430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5DF271EF" w14:textId="77777777" w:rsidTr="0071620A">
        <w:trPr>
          <w:trHeight w:val="397"/>
        </w:trPr>
        <w:tc>
          <w:tcPr>
            <w:tcW w:w="7513" w:type="dxa"/>
          </w:tcPr>
          <w:p w14:paraId="713213EB" w14:textId="77777777" w:rsidR="0085747A" w:rsidRPr="0031563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1563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Literatura podstawowa:</w:t>
            </w:r>
          </w:p>
          <w:p w14:paraId="29332073" w14:textId="77777777" w:rsidR="00315634" w:rsidRPr="00315634" w:rsidRDefault="00315634" w:rsidP="00315634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D42EF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Maister D.H., Green C.H., Galford R.M. 2011, Zaufany doradca. </w:t>
            </w:r>
            <w:r w:rsidRPr="0031563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Jak budować trwałe relacje z klientami. Wydawnictwo Helion, Gliwice.</w:t>
            </w:r>
          </w:p>
          <w:p w14:paraId="29709BD8" w14:textId="77777777" w:rsidR="00315634" w:rsidRPr="00315634" w:rsidRDefault="00315634" w:rsidP="00315634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1563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Futrell Ch.M., 2011, Nowoczesne techniki sprzedaży. Metody prezentacji, profesjonalna obsługa, relacje z klientami, Wolters Kluwer Polska, Warszawa.</w:t>
            </w:r>
          </w:p>
          <w:p w14:paraId="60176C8F" w14:textId="77777777" w:rsidR="00315634" w:rsidRPr="00315634" w:rsidRDefault="00315634" w:rsidP="00315634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1563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Rosell L., 2010, Techniki sprzedaży. O sztuce sprzedawania, BL Info Polska.</w:t>
            </w:r>
          </w:p>
          <w:p w14:paraId="7DAC8189" w14:textId="77777777" w:rsidR="00CB22B2" w:rsidRPr="00315634" w:rsidRDefault="00315634" w:rsidP="00315634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1563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Moulinier R., 2007, Techniki sprzedaży, PWE, Warszawa.</w:t>
            </w:r>
          </w:p>
        </w:tc>
      </w:tr>
      <w:tr w:rsidR="0085747A" w:rsidRPr="009C54AE" w14:paraId="482A77D2" w14:textId="77777777" w:rsidTr="0071620A">
        <w:trPr>
          <w:trHeight w:val="397"/>
        </w:trPr>
        <w:tc>
          <w:tcPr>
            <w:tcW w:w="7513" w:type="dxa"/>
          </w:tcPr>
          <w:p w14:paraId="3909BFC2" w14:textId="77777777" w:rsidR="0085747A" w:rsidRPr="0031563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15634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60E3876" w14:textId="77777777" w:rsidR="00315634" w:rsidRPr="00315634" w:rsidRDefault="00315634" w:rsidP="00315634">
            <w:pPr>
              <w:pStyle w:val="Punktygwne"/>
              <w:numPr>
                <w:ilvl w:val="0"/>
                <w:numId w:val="3"/>
              </w:numPr>
              <w:spacing w:before="0" w:after="0"/>
              <w:ind w:left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C3426">
              <w:rPr>
                <w:rFonts w:ascii="Corbel" w:hAnsi="Corbel"/>
                <w:b w:val="0"/>
                <w:smallCaps w:val="0"/>
                <w:szCs w:val="24"/>
              </w:rPr>
              <w:t>Sparks L., 2008, Efektywna sprzedaż. 151 błyskotliwych rozwiązań, Helion, Gliwice.</w:t>
            </w:r>
          </w:p>
          <w:p w14:paraId="2A98EF8B" w14:textId="77777777" w:rsidR="00CB22B2" w:rsidRPr="00315634" w:rsidRDefault="00315634" w:rsidP="00315634">
            <w:pPr>
              <w:pStyle w:val="Punktygwne"/>
              <w:numPr>
                <w:ilvl w:val="0"/>
                <w:numId w:val="3"/>
              </w:numPr>
              <w:spacing w:before="0" w:after="0"/>
              <w:ind w:left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C3426">
              <w:rPr>
                <w:rFonts w:ascii="Corbel" w:hAnsi="Corbel"/>
                <w:b w:val="0"/>
                <w:smallCaps w:val="0"/>
                <w:szCs w:val="24"/>
              </w:rPr>
              <w:t>Mortensen K.W., 2006, Sztuka wywierania wpływu na ludzi. Dwanaście uniwersalnych praw skutecznej perswazji, Wyd. Uniwersytetu Jagiellońskiego, Kraków.</w:t>
            </w:r>
          </w:p>
        </w:tc>
      </w:tr>
    </w:tbl>
    <w:p w14:paraId="2043825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8EC0F4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3132887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03D8F6" w14:textId="77777777" w:rsidR="008358C5" w:rsidRDefault="008358C5" w:rsidP="00C16ABF">
      <w:pPr>
        <w:spacing w:after="0" w:line="240" w:lineRule="auto"/>
      </w:pPr>
      <w:r>
        <w:separator/>
      </w:r>
    </w:p>
  </w:endnote>
  <w:endnote w:type="continuationSeparator" w:id="0">
    <w:p w14:paraId="3109908D" w14:textId="77777777" w:rsidR="008358C5" w:rsidRDefault="008358C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11BBFD" w14:textId="77777777" w:rsidR="008358C5" w:rsidRDefault="008358C5" w:rsidP="00C16ABF">
      <w:pPr>
        <w:spacing w:after="0" w:line="240" w:lineRule="auto"/>
      </w:pPr>
      <w:r>
        <w:separator/>
      </w:r>
    </w:p>
  </w:footnote>
  <w:footnote w:type="continuationSeparator" w:id="0">
    <w:p w14:paraId="4A649777" w14:textId="77777777" w:rsidR="008358C5" w:rsidRDefault="008358C5" w:rsidP="00C16ABF">
      <w:pPr>
        <w:spacing w:after="0" w:line="240" w:lineRule="auto"/>
      </w:pPr>
      <w:r>
        <w:continuationSeparator/>
      </w:r>
    </w:p>
  </w:footnote>
  <w:footnote w:id="1">
    <w:p w14:paraId="3C0964C5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A6E7978"/>
    <w:multiLevelType w:val="hybridMultilevel"/>
    <w:tmpl w:val="84F8A89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A32716D"/>
    <w:multiLevelType w:val="hybridMultilevel"/>
    <w:tmpl w:val="402644E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84740077">
    <w:abstractNumId w:val="0"/>
  </w:num>
  <w:num w:numId="2" w16cid:durableId="1102265671">
    <w:abstractNumId w:val="2"/>
  </w:num>
  <w:num w:numId="3" w16cid:durableId="142326132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45D2B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0F6E08"/>
    <w:rsid w:val="00124BFF"/>
    <w:rsid w:val="0012560E"/>
    <w:rsid w:val="00127108"/>
    <w:rsid w:val="00134B13"/>
    <w:rsid w:val="00136A30"/>
    <w:rsid w:val="00146BC0"/>
    <w:rsid w:val="00153C41"/>
    <w:rsid w:val="00154381"/>
    <w:rsid w:val="001640A7"/>
    <w:rsid w:val="00164FA7"/>
    <w:rsid w:val="00166A03"/>
    <w:rsid w:val="00167E6E"/>
    <w:rsid w:val="001718A7"/>
    <w:rsid w:val="001737CF"/>
    <w:rsid w:val="0017512A"/>
    <w:rsid w:val="00175CF1"/>
    <w:rsid w:val="00176083"/>
    <w:rsid w:val="00192F37"/>
    <w:rsid w:val="001A70D2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6AAC"/>
    <w:rsid w:val="002D73D4"/>
    <w:rsid w:val="002F02A3"/>
    <w:rsid w:val="002F4012"/>
    <w:rsid w:val="002F4ABE"/>
    <w:rsid w:val="003018BA"/>
    <w:rsid w:val="0030395F"/>
    <w:rsid w:val="00305C92"/>
    <w:rsid w:val="00307313"/>
    <w:rsid w:val="003151C5"/>
    <w:rsid w:val="00315634"/>
    <w:rsid w:val="003343CF"/>
    <w:rsid w:val="00346FE9"/>
    <w:rsid w:val="0034759A"/>
    <w:rsid w:val="003503F6"/>
    <w:rsid w:val="003530DD"/>
    <w:rsid w:val="00363F78"/>
    <w:rsid w:val="003A0A5B"/>
    <w:rsid w:val="003A1176"/>
    <w:rsid w:val="003A7C56"/>
    <w:rsid w:val="003C0BAE"/>
    <w:rsid w:val="003D18A9"/>
    <w:rsid w:val="003D42EF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51F6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05F6F"/>
    <w:rsid w:val="00513B6F"/>
    <w:rsid w:val="00517C63"/>
    <w:rsid w:val="005363C4"/>
    <w:rsid w:val="00536BDE"/>
    <w:rsid w:val="00543ACC"/>
    <w:rsid w:val="0056696D"/>
    <w:rsid w:val="0059484D"/>
    <w:rsid w:val="00596623"/>
    <w:rsid w:val="005A0855"/>
    <w:rsid w:val="005A133C"/>
    <w:rsid w:val="005A3196"/>
    <w:rsid w:val="005C080F"/>
    <w:rsid w:val="005C55E5"/>
    <w:rsid w:val="005C696A"/>
    <w:rsid w:val="005E6AB0"/>
    <w:rsid w:val="005E6E85"/>
    <w:rsid w:val="005F31D2"/>
    <w:rsid w:val="0061029B"/>
    <w:rsid w:val="00617230"/>
    <w:rsid w:val="00621CE1"/>
    <w:rsid w:val="00626110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5B7C"/>
    <w:rsid w:val="00766FD4"/>
    <w:rsid w:val="007762F2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0908"/>
    <w:rsid w:val="007F4155"/>
    <w:rsid w:val="00803ACF"/>
    <w:rsid w:val="0081554D"/>
    <w:rsid w:val="0081707E"/>
    <w:rsid w:val="008358C5"/>
    <w:rsid w:val="00836003"/>
    <w:rsid w:val="00840711"/>
    <w:rsid w:val="008449B3"/>
    <w:rsid w:val="008552A2"/>
    <w:rsid w:val="0085747A"/>
    <w:rsid w:val="00863335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84B23"/>
    <w:rsid w:val="00991867"/>
    <w:rsid w:val="0099367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2AA8"/>
    <w:rsid w:val="00A72C79"/>
    <w:rsid w:val="00A76405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450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3B55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2CD8"/>
    <w:rsid w:val="00C56036"/>
    <w:rsid w:val="00C61DC5"/>
    <w:rsid w:val="00C67E92"/>
    <w:rsid w:val="00C70A26"/>
    <w:rsid w:val="00C766DF"/>
    <w:rsid w:val="00C80D35"/>
    <w:rsid w:val="00C94B98"/>
    <w:rsid w:val="00CA2B96"/>
    <w:rsid w:val="00CA5089"/>
    <w:rsid w:val="00CA56E5"/>
    <w:rsid w:val="00CB22B2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3BB4"/>
    <w:rsid w:val="00D8678B"/>
    <w:rsid w:val="00DA2114"/>
    <w:rsid w:val="00DA6057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1E80"/>
    <w:rsid w:val="00E51E44"/>
    <w:rsid w:val="00E63348"/>
    <w:rsid w:val="00E661B9"/>
    <w:rsid w:val="00E742AA"/>
    <w:rsid w:val="00E766A9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1EF9"/>
    <w:rsid w:val="00F070AB"/>
    <w:rsid w:val="00F17567"/>
    <w:rsid w:val="00F27A7B"/>
    <w:rsid w:val="00F526AF"/>
    <w:rsid w:val="00F617C3"/>
    <w:rsid w:val="00F62A6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75B68"/>
  <w15:docId w15:val="{143FE4BF-3643-43FF-AB66-69D05243E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EE5D1E-887D-43BE-B4E0-CF8BF4960E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E14828-2900-4EB1-BE1D-C3837ED4054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7E123D3-E168-4CE1-AC33-6672EE4BE4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6EB6A3A-26C7-4C86-9BA3-39EBE68A7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1</Pages>
  <Words>1286</Words>
  <Characters>7716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11</cp:revision>
  <cp:lastPrinted>2019-02-06T12:12:00Z</cp:lastPrinted>
  <dcterms:created xsi:type="dcterms:W3CDTF">2022-05-31T05:36:00Z</dcterms:created>
  <dcterms:modified xsi:type="dcterms:W3CDTF">2025-07-01T11:17:00Z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